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1C42EC" w:rsidTr="003C6214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Default="001C42EC" w:rsidP="00F53FE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Default="001C42EC" w:rsidP="00F53FEF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Pr="001C42EC" w:rsidRDefault="001C42EC" w:rsidP="00F53FEF">
            <w:pPr>
              <w:rPr>
                <w:szCs w:val="22"/>
              </w:rPr>
            </w:pPr>
            <w:r w:rsidRPr="001C42EC">
              <w:rPr>
                <w:szCs w:val="22"/>
              </w:rPr>
              <w:t>Приложение 9</w:t>
            </w:r>
          </w:p>
        </w:tc>
      </w:tr>
      <w:tr w:rsidR="001C42EC" w:rsidTr="00CF220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Default="001C42EC" w:rsidP="00F53FE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Default="001C42EC" w:rsidP="00F53FEF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Pr="001C42EC" w:rsidRDefault="001C42EC" w:rsidP="00F53FEF">
            <w:pPr>
              <w:rPr>
                <w:szCs w:val="22"/>
              </w:rPr>
            </w:pPr>
            <w:r w:rsidRPr="001C42EC">
              <w:rPr>
                <w:szCs w:val="22"/>
              </w:rPr>
              <w:t>к решению Саратовской</w:t>
            </w:r>
            <w:r w:rsidRPr="001C42EC">
              <w:rPr>
                <w:szCs w:val="22"/>
              </w:rPr>
              <w:br/>
              <w:t>городской Думы</w:t>
            </w:r>
          </w:p>
        </w:tc>
      </w:tr>
      <w:tr w:rsidR="001C42EC" w:rsidTr="00F222F9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Default="001C42EC" w:rsidP="00F53FE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Default="001C42EC" w:rsidP="00F53FEF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EC" w:rsidRPr="001C42EC" w:rsidRDefault="001C42EC" w:rsidP="001C42EC">
            <w:pPr>
              <w:rPr>
                <w:rFonts w:ascii="Arial" w:hAnsi="Arial" w:cs="Arial"/>
                <w:szCs w:val="20"/>
              </w:rPr>
            </w:pPr>
            <w:r>
              <w:rPr>
                <w:szCs w:val="22"/>
              </w:rPr>
              <w:t xml:space="preserve">от 27 октября 2022 года </w:t>
            </w:r>
            <w:r w:rsidRPr="001C42EC">
              <w:rPr>
                <w:szCs w:val="22"/>
              </w:rPr>
              <w:t xml:space="preserve">№ </w:t>
            </w:r>
            <w:r>
              <w:rPr>
                <w:szCs w:val="22"/>
              </w:rPr>
              <w:t>25-270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</w:tr>
      <w:tr w:rsidR="00074732" w:rsidTr="00074732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074732" w:rsidTr="0007473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732" w:rsidRDefault="00074732" w:rsidP="00F53FEF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</w:tr>
      <w:tr w:rsidR="00074732" w:rsidTr="0007473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pPr>
              <w:jc w:val="right"/>
            </w:pPr>
            <w:r>
              <w:t>тыс. руб.</w:t>
            </w:r>
          </w:p>
        </w:tc>
      </w:tr>
      <w:tr w:rsidR="00074732" w:rsidTr="00074732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2022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2024 год</w:t>
            </w:r>
          </w:p>
        </w:tc>
      </w:tr>
    </w:tbl>
    <w:p w:rsidR="00074732" w:rsidRPr="00074732" w:rsidRDefault="00074732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074732" w:rsidTr="00074732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center"/>
            </w:pPr>
            <w:r>
              <w:t>5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732" w:rsidRDefault="00074732" w:rsidP="00F53FEF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rPr>
                <w:color w:val="FF0000"/>
              </w:rPr>
              <w:t>-526 679,8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2 128 320,2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2 050 000,0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2 128 320,2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2 050 000,0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2 655 000,0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2 050 000,0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732" w:rsidRDefault="00074732" w:rsidP="00F53FEF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1 551 200,0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2 621 200,0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600 000,0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2B5426">
            <w:r>
              <w:t>с предельными сроками погашения долговых обязательств до 1</w:t>
            </w:r>
            <w:r w:rsidR="002B5426" w:rsidRPr="002B5426">
              <w:t>4</w:t>
            </w:r>
            <w:r>
              <w:t xml:space="preserve"> </w:t>
            </w:r>
            <w:r w:rsidR="002B5426">
              <w:t>ма</w:t>
            </w:r>
            <w:r>
              <w:t>я 202</w:t>
            </w:r>
            <w:r w:rsidR="002B5426">
              <w:t>7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2B5426">
            <w:r>
              <w:t xml:space="preserve">с предельными сроками погашения долговых обязательств до </w:t>
            </w:r>
            <w:r w:rsidR="002B5426">
              <w:t>28</w:t>
            </w:r>
            <w:r>
              <w:t xml:space="preserve"> </w:t>
            </w:r>
            <w:r w:rsidR="002B5426">
              <w:t>июн</w:t>
            </w:r>
            <w:r>
              <w:t>я 202</w:t>
            </w:r>
            <w:r w:rsidR="002B5426">
              <w:t>7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1 551 200,0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600 000,0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1 070 000,0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600 000,0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732" w:rsidRDefault="00074732" w:rsidP="00F53FEF">
            <w:pPr>
              <w:jc w:val="right"/>
            </w:pPr>
            <w:r>
              <w:t>1 024 520,2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pPr>
              <w:jc w:val="right"/>
            </w:pPr>
            <w:r>
              <w:t>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4 749 520,2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2 650 000,0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3 725 000,0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32" w:rsidRDefault="00074732" w:rsidP="00F53FEF">
            <w:pPr>
              <w:jc w:val="right"/>
            </w:pPr>
            <w:r>
              <w:t>2 650 000,0</w:t>
            </w:r>
          </w:p>
        </w:tc>
      </w:tr>
      <w:tr w:rsidR="00074732" w:rsidTr="0007473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32" w:rsidRDefault="00074732" w:rsidP="00F53FEF"/>
        </w:tc>
      </w:tr>
    </w:tbl>
    <w:p w:rsidR="00E2598B" w:rsidRPr="00074732" w:rsidRDefault="00E2598B" w:rsidP="00074732"/>
    <w:sectPr w:rsidR="00E2598B" w:rsidRPr="00074732" w:rsidSect="00A23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FF2" w:rsidRDefault="00731FF2" w:rsidP="00074732">
      <w:r>
        <w:separator/>
      </w:r>
    </w:p>
  </w:endnote>
  <w:endnote w:type="continuationSeparator" w:id="1">
    <w:p w:rsidR="00731FF2" w:rsidRDefault="00731FF2" w:rsidP="00074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32" w:rsidRDefault="0007473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32" w:rsidRDefault="0007473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32" w:rsidRDefault="000747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FF2" w:rsidRDefault="00731FF2" w:rsidP="00074732">
      <w:r>
        <w:separator/>
      </w:r>
    </w:p>
  </w:footnote>
  <w:footnote w:type="continuationSeparator" w:id="1">
    <w:p w:rsidR="00731FF2" w:rsidRDefault="00731FF2" w:rsidP="00074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32" w:rsidRDefault="00FD2C35" w:rsidP="0099225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473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4732" w:rsidRDefault="000747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32" w:rsidRDefault="00FD2C35" w:rsidP="0099225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473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3B8D">
      <w:rPr>
        <w:rStyle w:val="a7"/>
        <w:noProof/>
      </w:rPr>
      <w:t>2</w:t>
    </w:r>
    <w:r>
      <w:rPr>
        <w:rStyle w:val="a7"/>
      </w:rPr>
      <w:fldChar w:fldCharType="end"/>
    </w:r>
  </w:p>
  <w:p w:rsidR="00074732" w:rsidRDefault="0007473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32" w:rsidRDefault="000747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4732"/>
    <w:rsid w:val="00074732"/>
    <w:rsid w:val="001C42EC"/>
    <w:rsid w:val="002B5426"/>
    <w:rsid w:val="002C3F39"/>
    <w:rsid w:val="00355BC0"/>
    <w:rsid w:val="00390E68"/>
    <w:rsid w:val="006808C6"/>
    <w:rsid w:val="00731FF2"/>
    <w:rsid w:val="008B6648"/>
    <w:rsid w:val="00A23B8D"/>
    <w:rsid w:val="00A24CAF"/>
    <w:rsid w:val="00B912FD"/>
    <w:rsid w:val="00BE3F64"/>
    <w:rsid w:val="00C44D5B"/>
    <w:rsid w:val="00E2598B"/>
    <w:rsid w:val="00EA7135"/>
    <w:rsid w:val="00F37608"/>
    <w:rsid w:val="00F6400A"/>
    <w:rsid w:val="00FD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47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4732"/>
  </w:style>
  <w:style w:type="paragraph" w:styleId="a5">
    <w:name w:val="footer"/>
    <w:basedOn w:val="a"/>
    <w:link w:val="a6"/>
    <w:uiPriority w:val="99"/>
    <w:semiHidden/>
    <w:unhideWhenUsed/>
    <w:rsid w:val="000747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4732"/>
  </w:style>
  <w:style w:type="character" w:styleId="a7">
    <w:name w:val="page number"/>
    <w:basedOn w:val="a0"/>
    <w:uiPriority w:val="99"/>
    <w:semiHidden/>
    <w:unhideWhenUsed/>
    <w:rsid w:val="00074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5</cp:revision>
  <dcterms:created xsi:type="dcterms:W3CDTF">2022-10-19T14:21:00Z</dcterms:created>
  <dcterms:modified xsi:type="dcterms:W3CDTF">2022-10-27T06:52:00Z</dcterms:modified>
</cp:coreProperties>
</file>